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30CF" w14:textId="54EEB1FE" w:rsidR="009F392E" w:rsidRPr="009D133E" w:rsidRDefault="009D133E" w:rsidP="00F0533E">
      <w:pPr>
        <w:rPr>
          <w:i/>
          <w:iCs/>
          <w:noProof/>
        </w:rPr>
      </w:pPr>
      <w:r>
        <w:rPr>
          <w:noProof/>
        </w:rPr>
        <w:t xml:space="preserve">Příloha č. </w:t>
      </w:r>
      <w:r w:rsidR="002D4C51">
        <w:rPr>
          <w:noProof/>
        </w:rPr>
        <w:t>5 Rámcové dohody</w:t>
      </w:r>
    </w:p>
    <w:p w14:paraId="137D6871" w14:textId="77777777" w:rsidR="00B85B4C" w:rsidRPr="001F2670" w:rsidRDefault="00B85B4C" w:rsidP="009611F2">
      <w:pPr>
        <w:pStyle w:val="Nadpis1"/>
        <w:rPr>
          <w:noProof/>
          <w:color w:val="FF5200" w:themeColor="accent2"/>
        </w:rPr>
      </w:pPr>
      <w:r w:rsidRPr="001F2670">
        <w:rPr>
          <w:noProof/>
          <w:color w:val="FF5200" w:themeColor="accent2"/>
        </w:rPr>
        <w:t>Realizační tým</w:t>
      </w:r>
    </w:p>
    <w:tbl>
      <w:tblPr>
        <w:tblStyle w:val="Mkatabulky1"/>
        <w:tblW w:w="0" w:type="auto"/>
        <w:tblLayout w:type="fixed"/>
        <w:tblLook w:val="04A0" w:firstRow="1" w:lastRow="0" w:firstColumn="1" w:lastColumn="0" w:noHBand="0" w:noVBand="1"/>
      </w:tblPr>
      <w:tblGrid>
        <w:gridCol w:w="1555"/>
        <w:gridCol w:w="3969"/>
        <w:gridCol w:w="2976"/>
      </w:tblGrid>
      <w:tr w:rsidR="00B85B4C" w:rsidRPr="00FD23CD" w14:paraId="11AC0DF4" w14:textId="77777777" w:rsidTr="009366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C7876" w14:textId="77777777" w:rsidR="00B85B4C" w:rsidRPr="009611F2" w:rsidRDefault="00B85B4C" w:rsidP="00A8189C">
            <w:pPr>
              <w:jc w:val="left"/>
              <w:rPr>
                <w:rStyle w:val="Siln"/>
                <w:highlight w:val="green"/>
              </w:rPr>
            </w:pPr>
            <w:r w:rsidRPr="009611F2">
              <w:rPr>
                <w:rStyle w:val="Siln"/>
              </w:rPr>
              <w:t>Pozice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4636A9" w14:textId="77777777" w:rsidR="00B85B4C" w:rsidRPr="009611F2" w:rsidRDefault="00B85B4C" w:rsidP="00A8189C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green"/>
              </w:rPr>
            </w:pPr>
            <w:r w:rsidRPr="009611F2">
              <w:rPr>
                <w:rStyle w:val="Siln"/>
              </w:rPr>
              <w:t>Kontaktní údaje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BCB89" w14:textId="77777777" w:rsidR="00B85B4C" w:rsidRPr="009611F2" w:rsidRDefault="00B85B4C" w:rsidP="00A8189C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Style w:val="Siln"/>
                <w:highlight w:val="yellow"/>
              </w:rPr>
            </w:pPr>
            <w:r w:rsidRPr="009611F2">
              <w:rPr>
                <w:rStyle w:val="Siln"/>
              </w:rPr>
              <w:t>Činnosti prováděné členem Realizačního týmu</w:t>
            </w:r>
          </w:p>
        </w:tc>
      </w:tr>
      <w:tr w:rsidR="00A8189C" w:rsidRPr="00FD23CD" w14:paraId="3970FE79" w14:textId="77777777" w:rsidTr="00936658">
        <w:trPr>
          <w:trHeight w:val="26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3B350" w14:textId="77777777" w:rsidR="006C6828" w:rsidRPr="00D95E90" w:rsidRDefault="006C6828" w:rsidP="006C6828">
            <w:pPr>
              <w:spacing w:after="0" w:line="240" w:lineRule="auto"/>
              <w:rPr>
                <w:rFonts w:ascii="Verdana" w:hAnsi="Verdana"/>
                <w:b/>
                <w:bCs/>
              </w:rPr>
            </w:pPr>
            <w:r w:rsidRPr="00D95E90">
              <w:rPr>
                <w:rFonts w:ascii="Verdana" w:hAnsi="Verdana"/>
                <w:b/>
                <w:bCs/>
              </w:rPr>
              <w:t xml:space="preserve">Vedoucí týmu </w:t>
            </w:r>
          </w:p>
          <w:p w14:paraId="10A0128D" w14:textId="1165B66A" w:rsidR="00A8189C" w:rsidRPr="0091775E" w:rsidRDefault="00A8189C" w:rsidP="00A8189C">
            <w:pPr>
              <w:rPr>
                <w:b/>
                <w:bCs/>
                <w:lang w:eastAsia="cs-CZ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0D275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6CD6A5BF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01A18907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</w:p>
          <w:p w14:paraId="2D126FBE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val="de-AT"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37558738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32DFCC5A" w14:textId="6731415A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  <w:r w:rsidRPr="000E5CAE">
              <w:rPr>
                <w:rFonts w:asciiTheme="majorHAnsi" w:hAnsiTheme="majorHAnsi"/>
                <w:highlight w:val="green"/>
                <w:lang w:val="de-AT"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8B81" w14:textId="3A215F88" w:rsidR="00CC7518" w:rsidRPr="00EC7C8D" w:rsidRDefault="00CC7518" w:rsidP="00106742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49BDBBFD">
              <w:rPr>
                <w:rFonts w:ascii="Verdana" w:hAnsi="Verdana"/>
                <w:lang w:eastAsia="cs-CZ"/>
              </w:rPr>
              <w:t>Příprava plánu provádění bezpečnostních testů</w:t>
            </w:r>
          </w:p>
          <w:p w14:paraId="2A99C784" w14:textId="6B01A6DB" w:rsidR="00CC7518" w:rsidRPr="00EC7C8D" w:rsidRDefault="00CC7518" w:rsidP="00106742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49BDBBFD">
              <w:rPr>
                <w:rFonts w:ascii="Verdana" w:hAnsi="Verdana"/>
                <w:lang w:eastAsia="cs-CZ"/>
              </w:rPr>
              <w:t xml:space="preserve">Řízení práce </w:t>
            </w:r>
            <w:r w:rsidR="00584FA8" w:rsidRPr="49BDBBFD">
              <w:rPr>
                <w:rFonts w:ascii="Verdana" w:hAnsi="Verdana"/>
                <w:lang w:eastAsia="cs-CZ"/>
              </w:rPr>
              <w:t>penetračních</w:t>
            </w:r>
            <w:r w:rsidRPr="49BDBBFD">
              <w:rPr>
                <w:rFonts w:ascii="Verdana" w:hAnsi="Verdana"/>
                <w:lang w:eastAsia="cs-CZ"/>
              </w:rPr>
              <w:t xml:space="preserve"> testerů</w:t>
            </w:r>
          </w:p>
          <w:p w14:paraId="6887E778" w14:textId="77777777" w:rsidR="00CC7518" w:rsidRDefault="00CC7518" w:rsidP="00106742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00EC7C8D">
              <w:rPr>
                <w:rFonts w:ascii="Verdana" w:hAnsi="Verdana"/>
                <w:lang w:eastAsia="cs-CZ"/>
              </w:rPr>
              <w:t>Provádění bezpečnostních testů</w:t>
            </w:r>
          </w:p>
          <w:p w14:paraId="4EAF62E0" w14:textId="08C91317" w:rsidR="00A8189C" w:rsidRPr="005012C2" w:rsidRDefault="00CC7518" w:rsidP="00936658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00936658">
              <w:rPr>
                <w:rFonts w:ascii="Verdana" w:hAnsi="Verdana"/>
                <w:lang w:eastAsia="cs-CZ"/>
              </w:rPr>
              <w:t>Prezentace výsledků bezpečnostních testů</w:t>
            </w:r>
          </w:p>
        </w:tc>
      </w:tr>
      <w:tr w:rsidR="00A8189C" w:rsidRPr="00FD23CD" w14:paraId="225E7D1E" w14:textId="77777777" w:rsidTr="00936658">
        <w:trPr>
          <w:trHeight w:val="26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2C4B" w14:textId="00595027" w:rsidR="00A8189C" w:rsidRPr="00D95E90" w:rsidRDefault="000C3E0A" w:rsidP="00A8189C">
            <w:pPr>
              <w:spacing w:after="240"/>
              <w:rPr>
                <w:rFonts w:asciiTheme="majorHAnsi" w:hAnsiTheme="majorHAnsi"/>
                <w:b/>
                <w:bCs/>
                <w:lang w:eastAsia="cs-CZ"/>
              </w:rPr>
            </w:pPr>
            <w:r w:rsidRPr="00D95E90">
              <w:rPr>
                <w:rFonts w:ascii="Verdana" w:hAnsi="Verdana"/>
                <w:b/>
                <w:bCs/>
              </w:rPr>
              <w:t>Penetrační tester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C23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Jméno a příjmení:</w:t>
            </w:r>
          </w:p>
          <w:p w14:paraId="7F89D945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6661351C" w14:textId="77777777" w:rsidR="00A8189C" w:rsidRPr="000E5CAE" w:rsidRDefault="00A8189C" w:rsidP="00A8189C">
            <w:pPr>
              <w:spacing w:line="32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val="de-AT" w:eastAsia="cs-CZ"/>
              </w:rPr>
            </w:pPr>
            <w:r w:rsidRPr="000E5CAE">
              <w:rPr>
                <w:rFonts w:asciiTheme="majorHAnsi" w:hAnsiTheme="majorHAnsi"/>
                <w:color w:val="000000"/>
              </w:rPr>
              <w:t>Telefon:</w:t>
            </w:r>
            <w:r w:rsidRPr="000E5CAE">
              <w:rPr>
                <w:rFonts w:asciiTheme="majorHAnsi" w:hAnsiTheme="majorHAnsi"/>
                <w:b/>
                <w:color w:val="000000"/>
              </w:rPr>
              <w:t xml:space="preserve"> </w:t>
            </w:r>
          </w:p>
          <w:p w14:paraId="3A3F558E" w14:textId="77777777" w:rsidR="00A8189C" w:rsidRPr="000E5CAE" w:rsidRDefault="00A8189C" w:rsidP="00A81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  <w:p w14:paraId="2AC1EF05" w14:textId="77777777" w:rsidR="00A8189C" w:rsidRPr="000E5CAE" w:rsidRDefault="00A8189C" w:rsidP="00A81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000000"/>
              </w:rPr>
            </w:pPr>
            <w:r w:rsidRPr="000E5CAE">
              <w:rPr>
                <w:rFonts w:asciiTheme="majorHAnsi" w:hAnsiTheme="majorHAnsi"/>
                <w:color w:val="000000"/>
              </w:rPr>
              <w:t>E-mail:</w:t>
            </w:r>
          </w:p>
          <w:p w14:paraId="661532BA" w14:textId="6CFB62C3" w:rsidR="00A8189C" w:rsidRPr="000E5CAE" w:rsidRDefault="00A8189C" w:rsidP="00A818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highlight w:val="green"/>
                <w:lang w:eastAsia="cs-CZ"/>
              </w:rPr>
            </w:pPr>
            <w:r w:rsidRPr="000E5CAE">
              <w:rPr>
                <w:rFonts w:asciiTheme="majorHAnsi" w:hAnsiTheme="majorHAnsi"/>
                <w:highlight w:val="green"/>
                <w:lang w:eastAsia="cs-CZ"/>
              </w:rPr>
              <w:t>[</w:t>
            </w:r>
            <w:r w:rsidRPr="009611F2">
              <w:rPr>
                <w:highlight w:val="green"/>
              </w:rPr>
              <w:t>DOPLNÍ ZHOTOVITEL</w:t>
            </w:r>
            <w:r w:rsidRPr="000E5CAE">
              <w:rPr>
                <w:rFonts w:asciiTheme="majorHAnsi" w:hAnsiTheme="majorHAnsi"/>
                <w:highlight w:val="green"/>
                <w:lang w:eastAsia="cs-CZ"/>
              </w:rPr>
              <w:t>]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34E0" w14:textId="374DF7A0" w:rsidR="007C0347" w:rsidRPr="00EC7C8D" w:rsidRDefault="2E567D7E" w:rsidP="49BDBBFD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49BDBBFD">
              <w:rPr>
                <w:rFonts w:ascii="Verdana" w:hAnsi="Verdana"/>
                <w:lang w:eastAsia="cs-CZ"/>
              </w:rPr>
              <w:t xml:space="preserve">Spolupráce na </w:t>
            </w:r>
            <w:r w:rsidR="75E5C508" w:rsidRPr="49BDBBFD">
              <w:rPr>
                <w:rFonts w:ascii="Verdana" w:hAnsi="Verdana"/>
                <w:lang w:eastAsia="cs-CZ"/>
              </w:rPr>
              <w:t>p</w:t>
            </w:r>
            <w:r w:rsidR="007C0347" w:rsidRPr="49BDBBFD">
              <w:rPr>
                <w:rFonts w:ascii="Verdana" w:hAnsi="Verdana"/>
                <w:lang w:eastAsia="cs-CZ"/>
              </w:rPr>
              <w:t>říprav</w:t>
            </w:r>
            <w:r w:rsidR="23F40C78" w:rsidRPr="49BDBBFD">
              <w:rPr>
                <w:rFonts w:ascii="Verdana" w:hAnsi="Verdana"/>
                <w:lang w:eastAsia="cs-CZ"/>
              </w:rPr>
              <w:t>ě</w:t>
            </w:r>
            <w:r w:rsidR="007C0347" w:rsidRPr="49BDBBFD">
              <w:rPr>
                <w:rFonts w:ascii="Verdana" w:hAnsi="Verdana"/>
                <w:lang w:eastAsia="cs-CZ"/>
              </w:rPr>
              <w:t xml:space="preserve"> plánu provádění bezpečnostních testů</w:t>
            </w:r>
          </w:p>
          <w:p w14:paraId="6ECC543B" w14:textId="77777777" w:rsidR="007C0347" w:rsidRDefault="007C0347" w:rsidP="00D95E90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lang w:eastAsia="cs-CZ"/>
              </w:rPr>
            </w:pPr>
            <w:r w:rsidRPr="00EC7C8D">
              <w:rPr>
                <w:rFonts w:ascii="Verdana" w:hAnsi="Verdana"/>
                <w:lang w:eastAsia="cs-CZ"/>
              </w:rPr>
              <w:t>Provádění bezpečnostních testů</w:t>
            </w:r>
          </w:p>
          <w:p w14:paraId="5647FA69" w14:textId="2FC859FD" w:rsidR="00A8189C" w:rsidRPr="005012C2" w:rsidRDefault="007C0347" w:rsidP="665B35F1">
            <w:pPr>
              <w:spacing w:line="276" w:lineRule="auto"/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Calibri"/>
                <w:color w:val="000000"/>
              </w:rPr>
            </w:pPr>
            <w:r w:rsidRPr="665B35F1">
              <w:rPr>
                <w:rFonts w:ascii="Verdana" w:hAnsi="Verdana"/>
                <w:lang w:eastAsia="cs-CZ"/>
              </w:rPr>
              <w:t>Prezentace výsledků bezpečnostních testů</w:t>
            </w:r>
          </w:p>
        </w:tc>
      </w:tr>
    </w:tbl>
    <w:p w14:paraId="1F2879BD" w14:textId="77777777" w:rsidR="00B85B4C" w:rsidRPr="00B85B4C" w:rsidRDefault="00B85B4C" w:rsidP="00F0533E">
      <w:pPr>
        <w:rPr>
          <w:b/>
          <w:u w:val="single"/>
        </w:rPr>
      </w:pPr>
    </w:p>
    <w:sectPr w:rsidR="00B85B4C" w:rsidRPr="00B85B4C" w:rsidSect="00FC638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8206" w14:textId="77777777" w:rsidR="00643C86" w:rsidRDefault="00643C86" w:rsidP="00962258">
      <w:pPr>
        <w:spacing w:after="0" w:line="240" w:lineRule="auto"/>
      </w:pPr>
      <w:r>
        <w:separator/>
      </w:r>
    </w:p>
  </w:endnote>
  <w:endnote w:type="continuationSeparator" w:id="0">
    <w:p w14:paraId="01A5B440" w14:textId="77777777" w:rsidR="00643C86" w:rsidRDefault="00643C86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F92DF" w14:textId="77777777" w:rsidR="007F1B30" w:rsidRDefault="007F1B3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9E38CFD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6BED41E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B85B4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1DC665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F4E7FC8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188D86C" w14:textId="77777777" w:rsidR="00F1715C" w:rsidRDefault="00F1715C" w:rsidP="00D831A3">
          <w:pPr>
            <w:pStyle w:val="Zpat"/>
          </w:pPr>
        </w:p>
      </w:tc>
    </w:tr>
  </w:tbl>
  <w:p w14:paraId="19A4932A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2295A5CC" wp14:editId="62064C76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604CA32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26B04467" wp14:editId="533CEEB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C19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175AF0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567EB4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D4F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FD4F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147BF38" w14:textId="77777777" w:rsidR="00F1715C" w:rsidRDefault="00F1715C" w:rsidP="009611F2">
          <w:pPr>
            <w:pStyle w:val="Zpat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787F9CAF" w14:textId="77777777" w:rsidR="00F1715C" w:rsidRDefault="00F1715C" w:rsidP="009611F2">
          <w:pPr>
            <w:pStyle w:val="Zpat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2AAE181" w14:textId="77777777" w:rsidR="00F1715C" w:rsidRDefault="00F1715C" w:rsidP="009611F2">
          <w:pPr>
            <w:pStyle w:val="Zpat"/>
            <w:jc w:val="left"/>
          </w:pPr>
          <w:r>
            <w:t>Sídlo: Dlážděná 1003/7, 110 00 Praha 1</w:t>
          </w:r>
        </w:p>
        <w:p w14:paraId="0099FC7E" w14:textId="77777777" w:rsidR="00F1715C" w:rsidRDefault="00F1715C" w:rsidP="009611F2">
          <w:pPr>
            <w:pStyle w:val="Zpat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E780D18" w14:textId="77777777" w:rsidR="00F1715C" w:rsidRDefault="00FD4FD7" w:rsidP="009611F2">
          <w:pPr>
            <w:pStyle w:val="Zpat"/>
            <w:jc w:val="lef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E9B28B6" w14:textId="77777777" w:rsidR="00F1715C" w:rsidRDefault="00F1715C" w:rsidP="00460660">
          <w:pPr>
            <w:pStyle w:val="Zpat"/>
          </w:pPr>
        </w:p>
      </w:tc>
    </w:tr>
  </w:tbl>
  <w:p w14:paraId="0AC8D76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71CAF68D" wp14:editId="12616A0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9C0DC9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E2C2F55" wp14:editId="4020A59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arto="http://schemas.microsoft.com/office/word/2006/arto"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51EAF2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55FCF3F8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19B68E" w14:textId="77777777" w:rsidR="00643C86" w:rsidRDefault="00643C86" w:rsidP="00962258">
      <w:pPr>
        <w:spacing w:after="0" w:line="240" w:lineRule="auto"/>
      </w:pPr>
      <w:r>
        <w:separator/>
      </w:r>
    </w:p>
  </w:footnote>
  <w:footnote w:type="continuationSeparator" w:id="0">
    <w:p w14:paraId="6C08497E" w14:textId="77777777" w:rsidR="00643C86" w:rsidRDefault="00643C86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E924" w14:textId="715F116E" w:rsidR="007F1B30" w:rsidRDefault="007F1B3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8D0C92B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8B12F31" w14:textId="7F12053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06C3A0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2F9EB9D" w14:textId="77777777" w:rsidR="00F1715C" w:rsidRPr="00D6163D" w:rsidRDefault="00F1715C" w:rsidP="00D6163D">
          <w:pPr>
            <w:pStyle w:val="Druhdokumentu"/>
          </w:pPr>
        </w:p>
      </w:tc>
    </w:tr>
  </w:tbl>
  <w:p w14:paraId="4CC2360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178F18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4113CFF" w14:textId="5A6C129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45DB84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A73A475" w14:textId="77777777" w:rsidR="00F1715C" w:rsidRPr="00D6163D" w:rsidRDefault="00F1715C" w:rsidP="00FC6389">
          <w:pPr>
            <w:pStyle w:val="Druhdokumentu"/>
          </w:pPr>
        </w:p>
      </w:tc>
    </w:tr>
    <w:tr w:rsidR="009F392E" w14:paraId="5DFCFCED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7D767EB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DBA76F8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72BE58" w14:textId="77777777" w:rsidR="009F392E" w:rsidRPr="00D6163D" w:rsidRDefault="009F392E" w:rsidP="00FC6389">
          <w:pPr>
            <w:pStyle w:val="Druhdokumentu"/>
          </w:pPr>
        </w:p>
      </w:tc>
    </w:tr>
  </w:tbl>
  <w:p w14:paraId="4D7FEA76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639EF7BC" wp14:editId="6492E0E7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F528CF4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586971EF"/>
    <w:multiLevelType w:val="hybridMultilevel"/>
    <w:tmpl w:val="F3CC7564"/>
    <w:lvl w:ilvl="0" w:tplc="1FAC7988">
      <w:start w:val="2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abstractNum w:abstractNumId="10" w15:restartNumberingAfterBreak="0">
    <w:nsid w:val="7BD44B78"/>
    <w:multiLevelType w:val="hybridMultilevel"/>
    <w:tmpl w:val="1536FB36"/>
    <w:lvl w:ilvl="0" w:tplc="84729B2A">
      <w:start w:val="5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8362401">
    <w:abstractNumId w:val="2"/>
  </w:num>
  <w:num w:numId="2" w16cid:durableId="977220588">
    <w:abstractNumId w:val="1"/>
  </w:num>
  <w:num w:numId="3" w16cid:durableId="150410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23622544">
    <w:abstractNumId w:val="8"/>
  </w:num>
  <w:num w:numId="5" w16cid:durableId="1596670737">
    <w:abstractNumId w:val="3"/>
  </w:num>
  <w:num w:numId="6" w16cid:durableId="756293258">
    <w:abstractNumId w:val="4"/>
  </w:num>
  <w:num w:numId="7" w16cid:durableId="2015375798">
    <w:abstractNumId w:val="0"/>
  </w:num>
  <w:num w:numId="8" w16cid:durableId="1343119184">
    <w:abstractNumId w:val="5"/>
  </w:num>
  <w:num w:numId="9" w16cid:durableId="20003857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31450160">
    <w:abstractNumId w:val="4"/>
  </w:num>
  <w:num w:numId="11" w16cid:durableId="1713380248">
    <w:abstractNumId w:val="1"/>
  </w:num>
  <w:num w:numId="12" w16cid:durableId="1844474190">
    <w:abstractNumId w:val="4"/>
  </w:num>
  <w:num w:numId="13" w16cid:durableId="1962615591">
    <w:abstractNumId w:val="4"/>
  </w:num>
  <w:num w:numId="14" w16cid:durableId="2093156505">
    <w:abstractNumId w:val="4"/>
  </w:num>
  <w:num w:numId="15" w16cid:durableId="1910458551">
    <w:abstractNumId w:val="4"/>
  </w:num>
  <w:num w:numId="16" w16cid:durableId="568150868">
    <w:abstractNumId w:val="9"/>
  </w:num>
  <w:num w:numId="17" w16cid:durableId="1550336882">
    <w:abstractNumId w:val="2"/>
  </w:num>
  <w:num w:numId="18" w16cid:durableId="808012234">
    <w:abstractNumId w:val="9"/>
  </w:num>
  <w:num w:numId="19" w16cid:durableId="1992563408">
    <w:abstractNumId w:val="9"/>
  </w:num>
  <w:num w:numId="20" w16cid:durableId="731930796">
    <w:abstractNumId w:val="9"/>
  </w:num>
  <w:num w:numId="21" w16cid:durableId="1000424230">
    <w:abstractNumId w:val="9"/>
  </w:num>
  <w:num w:numId="22" w16cid:durableId="1069308104">
    <w:abstractNumId w:val="4"/>
  </w:num>
  <w:num w:numId="23" w16cid:durableId="956527221">
    <w:abstractNumId w:val="1"/>
  </w:num>
  <w:num w:numId="24" w16cid:durableId="1206213004">
    <w:abstractNumId w:val="4"/>
  </w:num>
  <w:num w:numId="25" w16cid:durableId="668481432">
    <w:abstractNumId w:val="4"/>
  </w:num>
  <w:num w:numId="26" w16cid:durableId="315112910">
    <w:abstractNumId w:val="4"/>
  </w:num>
  <w:num w:numId="27" w16cid:durableId="1522433675">
    <w:abstractNumId w:val="4"/>
  </w:num>
  <w:num w:numId="28" w16cid:durableId="429594478">
    <w:abstractNumId w:val="9"/>
  </w:num>
  <w:num w:numId="29" w16cid:durableId="112212690">
    <w:abstractNumId w:val="2"/>
  </w:num>
  <w:num w:numId="30" w16cid:durableId="1761634810">
    <w:abstractNumId w:val="9"/>
  </w:num>
  <w:num w:numId="31" w16cid:durableId="718474455">
    <w:abstractNumId w:val="9"/>
  </w:num>
  <w:num w:numId="32" w16cid:durableId="23597354">
    <w:abstractNumId w:val="9"/>
  </w:num>
  <w:num w:numId="33" w16cid:durableId="1092168781">
    <w:abstractNumId w:val="9"/>
  </w:num>
  <w:num w:numId="34" w16cid:durableId="927271189">
    <w:abstractNumId w:val="7"/>
  </w:num>
  <w:num w:numId="35" w16cid:durableId="42068206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4C"/>
    <w:rsid w:val="000308BF"/>
    <w:rsid w:val="00072C1E"/>
    <w:rsid w:val="000C3E0A"/>
    <w:rsid w:val="000E23A7"/>
    <w:rsid w:val="000E33D5"/>
    <w:rsid w:val="00106742"/>
    <w:rsid w:val="0010693F"/>
    <w:rsid w:val="00114472"/>
    <w:rsid w:val="001303EC"/>
    <w:rsid w:val="00132DD3"/>
    <w:rsid w:val="001550BC"/>
    <w:rsid w:val="001605B9"/>
    <w:rsid w:val="00170EC5"/>
    <w:rsid w:val="001747C1"/>
    <w:rsid w:val="00184743"/>
    <w:rsid w:val="00193E89"/>
    <w:rsid w:val="001C678F"/>
    <w:rsid w:val="001F2670"/>
    <w:rsid w:val="0020011E"/>
    <w:rsid w:val="00207DF5"/>
    <w:rsid w:val="00280043"/>
    <w:rsid w:val="00280E07"/>
    <w:rsid w:val="00291117"/>
    <w:rsid w:val="002A34F4"/>
    <w:rsid w:val="002C31BF"/>
    <w:rsid w:val="002D08B1"/>
    <w:rsid w:val="002D4C51"/>
    <w:rsid w:val="002E0CD7"/>
    <w:rsid w:val="00317E80"/>
    <w:rsid w:val="00341DCF"/>
    <w:rsid w:val="00357BC6"/>
    <w:rsid w:val="003956C6"/>
    <w:rsid w:val="003A63AD"/>
    <w:rsid w:val="00441430"/>
    <w:rsid w:val="00450F07"/>
    <w:rsid w:val="00453CD3"/>
    <w:rsid w:val="00460660"/>
    <w:rsid w:val="00475DC8"/>
    <w:rsid w:val="004814EF"/>
    <w:rsid w:val="00486107"/>
    <w:rsid w:val="00491827"/>
    <w:rsid w:val="004B348C"/>
    <w:rsid w:val="004C4399"/>
    <w:rsid w:val="004C787C"/>
    <w:rsid w:val="004D6D20"/>
    <w:rsid w:val="004E143C"/>
    <w:rsid w:val="004E3A53"/>
    <w:rsid w:val="004F20BC"/>
    <w:rsid w:val="004F4B9B"/>
    <w:rsid w:val="004F69EA"/>
    <w:rsid w:val="005012C2"/>
    <w:rsid w:val="00511AB9"/>
    <w:rsid w:val="005200A7"/>
    <w:rsid w:val="00523EA7"/>
    <w:rsid w:val="00553375"/>
    <w:rsid w:val="00557C28"/>
    <w:rsid w:val="005736B7"/>
    <w:rsid w:val="00575E5A"/>
    <w:rsid w:val="00584FA8"/>
    <w:rsid w:val="005F1404"/>
    <w:rsid w:val="0061068E"/>
    <w:rsid w:val="00641DE3"/>
    <w:rsid w:val="00643C86"/>
    <w:rsid w:val="00660AD3"/>
    <w:rsid w:val="00676A42"/>
    <w:rsid w:val="00677B7F"/>
    <w:rsid w:val="006A5570"/>
    <w:rsid w:val="006A689C"/>
    <w:rsid w:val="006B3D79"/>
    <w:rsid w:val="006C6828"/>
    <w:rsid w:val="006D7AFE"/>
    <w:rsid w:val="006E0578"/>
    <w:rsid w:val="006E314D"/>
    <w:rsid w:val="006F205D"/>
    <w:rsid w:val="00710723"/>
    <w:rsid w:val="00723ED1"/>
    <w:rsid w:val="0072776C"/>
    <w:rsid w:val="00734F94"/>
    <w:rsid w:val="00743525"/>
    <w:rsid w:val="0076286B"/>
    <w:rsid w:val="00766846"/>
    <w:rsid w:val="0077673A"/>
    <w:rsid w:val="007846E1"/>
    <w:rsid w:val="00787523"/>
    <w:rsid w:val="007B570C"/>
    <w:rsid w:val="007C0347"/>
    <w:rsid w:val="007C589B"/>
    <w:rsid w:val="007E4A6E"/>
    <w:rsid w:val="007F1B30"/>
    <w:rsid w:val="007F56A7"/>
    <w:rsid w:val="00807DD0"/>
    <w:rsid w:val="008659F3"/>
    <w:rsid w:val="00886D4B"/>
    <w:rsid w:val="00895406"/>
    <w:rsid w:val="008A3568"/>
    <w:rsid w:val="008C461F"/>
    <w:rsid w:val="008D03B9"/>
    <w:rsid w:val="008F18D6"/>
    <w:rsid w:val="00904780"/>
    <w:rsid w:val="0091775E"/>
    <w:rsid w:val="00922385"/>
    <w:rsid w:val="009223DF"/>
    <w:rsid w:val="00923DE9"/>
    <w:rsid w:val="00936091"/>
    <w:rsid w:val="00936658"/>
    <w:rsid w:val="00940D8A"/>
    <w:rsid w:val="009611F2"/>
    <w:rsid w:val="00962258"/>
    <w:rsid w:val="009678B7"/>
    <w:rsid w:val="00982684"/>
    <w:rsid w:val="009833E1"/>
    <w:rsid w:val="00992D9C"/>
    <w:rsid w:val="00996CB8"/>
    <w:rsid w:val="009B14A9"/>
    <w:rsid w:val="009B2E97"/>
    <w:rsid w:val="009C03DD"/>
    <w:rsid w:val="009D133E"/>
    <w:rsid w:val="009E07F4"/>
    <w:rsid w:val="009F392E"/>
    <w:rsid w:val="009F720E"/>
    <w:rsid w:val="00A011C6"/>
    <w:rsid w:val="00A12CA1"/>
    <w:rsid w:val="00A1634C"/>
    <w:rsid w:val="00A6177B"/>
    <w:rsid w:val="00A66136"/>
    <w:rsid w:val="00A8189C"/>
    <w:rsid w:val="00A920D8"/>
    <w:rsid w:val="00A93F16"/>
    <w:rsid w:val="00AA4CBB"/>
    <w:rsid w:val="00AA65FA"/>
    <w:rsid w:val="00AA7351"/>
    <w:rsid w:val="00AD056F"/>
    <w:rsid w:val="00AD6731"/>
    <w:rsid w:val="00AF5647"/>
    <w:rsid w:val="00B15D0D"/>
    <w:rsid w:val="00B4766B"/>
    <w:rsid w:val="00B51ABA"/>
    <w:rsid w:val="00B75EE1"/>
    <w:rsid w:val="00B77481"/>
    <w:rsid w:val="00B8518B"/>
    <w:rsid w:val="00B85B4C"/>
    <w:rsid w:val="00BD4FC0"/>
    <w:rsid w:val="00BD7E91"/>
    <w:rsid w:val="00BF4F23"/>
    <w:rsid w:val="00C02D0A"/>
    <w:rsid w:val="00C03A6E"/>
    <w:rsid w:val="00C10873"/>
    <w:rsid w:val="00C170A4"/>
    <w:rsid w:val="00C44F6A"/>
    <w:rsid w:val="00C47AE3"/>
    <w:rsid w:val="00C75C1C"/>
    <w:rsid w:val="00C95A32"/>
    <w:rsid w:val="00CC7518"/>
    <w:rsid w:val="00CD1FC4"/>
    <w:rsid w:val="00D21061"/>
    <w:rsid w:val="00D4108E"/>
    <w:rsid w:val="00D479C8"/>
    <w:rsid w:val="00D6163D"/>
    <w:rsid w:val="00D73D46"/>
    <w:rsid w:val="00D831A3"/>
    <w:rsid w:val="00D94AC6"/>
    <w:rsid w:val="00D95E90"/>
    <w:rsid w:val="00DB4CBA"/>
    <w:rsid w:val="00DC75F3"/>
    <w:rsid w:val="00DD46F3"/>
    <w:rsid w:val="00DD5624"/>
    <w:rsid w:val="00DE56F2"/>
    <w:rsid w:val="00DF116D"/>
    <w:rsid w:val="00E36C4A"/>
    <w:rsid w:val="00EB104F"/>
    <w:rsid w:val="00ED14BD"/>
    <w:rsid w:val="00F0533E"/>
    <w:rsid w:val="00F1048D"/>
    <w:rsid w:val="00F12DEC"/>
    <w:rsid w:val="00F1715C"/>
    <w:rsid w:val="00F23973"/>
    <w:rsid w:val="00F246D7"/>
    <w:rsid w:val="00F310F8"/>
    <w:rsid w:val="00F35939"/>
    <w:rsid w:val="00F45607"/>
    <w:rsid w:val="00F5558F"/>
    <w:rsid w:val="00F659EB"/>
    <w:rsid w:val="00F86BA6"/>
    <w:rsid w:val="00F9323B"/>
    <w:rsid w:val="00FA54B2"/>
    <w:rsid w:val="00FC6389"/>
    <w:rsid w:val="00FD1C9D"/>
    <w:rsid w:val="00FD4FD7"/>
    <w:rsid w:val="00FD7EBC"/>
    <w:rsid w:val="00FF49D6"/>
    <w:rsid w:val="1B1459C4"/>
    <w:rsid w:val="21490828"/>
    <w:rsid w:val="23F40C78"/>
    <w:rsid w:val="2E567D7E"/>
    <w:rsid w:val="49BDBBFD"/>
    <w:rsid w:val="53045FBC"/>
    <w:rsid w:val="665B35F1"/>
    <w:rsid w:val="6EAB6F24"/>
    <w:rsid w:val="72B7F7C0"/>
    <w:rsid w:val="75E5C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DE65B"/>
  <w14:defaultImageDpi w14:val="32767"/>
  <w15:docId w15:val="{756452BB-C1DE-4F3F-8D07-B9F71296F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720E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10873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spacing w:val="-6"/>
      <w:sz w:val="24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10873"/>
    <w:rPr>
      <w:rFonts w:asciiTheme="majorHAnsi" w:eastAsiaTheme="majorEastAsia" w:hAnsiTheme="majorHAnsi" w:cstheme="majorBidi"/>
      <w:b/>
      <w:spacing w:val="-6"/>
      <w:sz w:val="24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,Tučně"/>
    <w:basedOn w:val="Standardnpsmoodstavce"/>
    <w:uiPriority w:val="2"/>
    <w:qFormat/>
    <w:rsid w:val="00C10873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customStyle="1" w:styleId="Mkatabulky1">
    <w:name w:val="Mřížka tabulky1"/>
    <w:basedOn w:val="Normlntabulka"/>
    <w:next w:val="Mkatabulky"/>
    <w:rsid w:val="00C10873"/>
    <w:pPr>
      <w:spacing w:before="120" w:after="120"/>
    </w:p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Revize">
    <w:name w:val="Revision"/>
    <w:hidden/>
    <w:uiPriority w:val="99"/>
    <w:semiHidden/>
    <w:rsid w:val="00C10873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B51AB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51AB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51AB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51AB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51A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042357D5-7716-43A6-B78C-12C8CAE3F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1DEAA0-D3BB-4B4F-836B-C00F5720EC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</TotalTime>
  <Pages>1</Pages>
  <Words>90</Words>
  <Characters>535</Characters>
  <Application>Microsoft Office Word</Application>
  <DocSecurity>0</DocSecurity>
  <Lines>4</Lines>
  <Paragraphs>1</Paragraphs>
  <ScaleCrop>false</ScaleCrop>
  <Company>Správa železnic</Company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Jiranová Ivana</cp:lastModifiedBy>
  <cp:revision>39</cp:revision>
  <cp:lastPrinted>2017-11-29T02:18:00Z</cp:lastPrinted>
  <dcterms:created xsi:type="dcterms:W3CDTF">2020-02-20T23:02:00Z</dcterms:created>
  <dcterms:modified xsi:type="dcterms:W3CDTF">2026-03-17T13:33:00Z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